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99" w:rsidRPr="000F49A3" w:rsidRDefault="002A1A99" w:rsidP="00E35542">
      <w:pPr>
        <w:ind w:left="4962"/>
        <w:rPr>
          <w:sz w:val="18"/>
          <w:szCs w:val="18"/>
        </w:rPr>
      </w:pPr>
      <w:r w:rsidRPr="000F49A3">
        <w:rPr>
          <w:sz w:val="18"/>
          <w:szCs w:val="18"/>
        </w:rPr>
        <w:t xml:space="preserve"> </w:t>
      </w:r>
      <w:r w:rsidRPr="00670105">
        <w:rPr>
          <w:sz w:val="18"/>
          <w:szCs w:val="18"/>
        </w:rPr>
        <w:t xml:space="preserve"> </w:t>
      </w:r>
      <w:r w:rsidRPr="000F49A3">
        <w:rPr>
          <w:sz w:val="18"/>
          <w:szCs w:val="18"/>
        </w:rPr>
        <w:t xml:space="preserve">Приложение № 3 </w:t>
      </w:r>
    </w:p>
    <w:p w:rsidR="002A1A99" w:rsidRPr="000F49A3" w:rsidRDefault="002A1A99" w:rsidP="00141923">
      <w:pPr>
        <w:ind w:left="5040" w:right="-286"/>
        <w:outlineLvl w:val="1"/>
        <w:rPr>
          <w:sz w:val="18"/>
          <w:szCs w:val="18"/>
        </w:rPr>
      </w:pPr>
      <w:r w:rsidRPr="000F49A3">
        <w:rPr>
          <w:sz w:val="18"/>
          <w:szCs w:val="18"/>
        </w:rPr>
        <w:t>Об утверждении  примерного Положения</w:t>
      </w:r>
    </w:p>
    <w:p w:rsidR="002A1A99" w:rsidRPr="000F49A3" w:rsidRDefault="002A1A99" w:rsidP="00141923">
      <w:pPr>
        <w:ind w:left="5040" w:right="-286"/>
        <w:outlineLvl w:val="1"/>
        <w:rPr>
          <w:sz w:val="18"/>
          <w:szCs w:val="18"/>
        </w:rPr>
      </w:pPr>
      <w:r w:rsidRPr="000F49A3">
        <w:rPr>
          <w:sz w:val="18"/>
          <w:szCs w:val="18"/>
        </w:rPr>
        <w:t>об оплате труда работников муниципальных</w:t>
      </w:r>
    </w:p>
    <w:p w:rsidR="002A1A99" w:rsidRPr="000F49A3" w:rsidRDefault="002A1A99" w:rsidP="00141923">
      <w:pPr>
        <w:ind w:left="5040" w:right="-286"/>
        <w:outlineLvl w:val="1"/>
        <w:rPr>
          <w:sz w:val="18"/>
          <w:szCs w:val="18"/>
        </w:rPr>
      </w:pPr>
      <w:r w:rsidRPr="000F49A3">
        <w:rPr>
          <w:sz w:val="18"/>
          <w:szCs w:val="18"/>
        </w:rPr>
        <w:t>бюджетных образовательных</w:t>
      </w:r>
    </w:p>
    <w:p w:rsidR="002A1A99" w:rsidRPr="000F49A3" w:rsidRDefault="002A1A99" w:rsidP="00141923">
      <w:pPr>
        <w:ind w:left="5040" w:right="-286"/>
        <w:outlineLvl w:val="1"/>
        <w:rPr>
          <w:sz w:val="18"/>
          <w:szCs w:val="18"/>
        </w:rPr>
      </w:pPr>
      <w:r w:rsidRPr="000F49A3">
        <w:rPr>
          <w:sz w:val="18"/>
          <w:szCs w:val="18"/>
        </w:rPr>
        <w:t>учреждений дополнительного</w:t>
      </w:r>
    </w:p>
    <w:p w:rsidR="002A1A99" w:rsidRPr="000F49A3" w:rsidRDefault="002A1A99" w:rsidP="00141923">
      <w:pPr>
        <w:ind w:left="5040" w:right="-286"/>
        <w:outlineLvl w:val="1"/>
        <w:rPr>
          <w:sz w:val="18"/>
          <w:szCs w:val="18"/>
        </w:rPr>
      </w:pPr>
      <w:r w:rsidRPr="000F49A3">
        <w:rPr>
          <w:sz w:val="18"/>
          <w:szCs w:val="18"/>
        </w:rPr>
        <w:t>образования детей спортивной направленности г. Назарово</w:t>
      </w:r>
    </w:p>
    <w:p w:rsidR="002A1A99" w:rsidRDefault="002A1A99" w:rsidP="00141923">
      <w:pPr>
        <w:rPr>
          <w:b/>
          <w:bCs/>
          <w:sz w:val="28"/>
          <w:szCs w:val="28"/>
        </w:rPr>
      </w:pPr>
    </w:p>
    <w:p w:rsidR="002A1A99" w:rsidRDefault="002A1A99" w:rsidP="00F01728">
      <w:pPr>
        <w:jc w:val="center"/>
        <w:rPr>
          <w:b/>
          <w:bCs/>
          <w:sz w:val="20"/>
          <w:szCs w:val="20"/>
        </w:rPr>
      </w:pPr>
      <w:r w:rsidRPr="000F49A3">
        <w:rPr>
          <w:b/>
          <w:bCs/>
          <w:sz w:val="20"/>
          <w:szCs w:val="20"/>
        </w:rPr>
        <w:t>Критерии оценки результативности и качества труда для определения размеров</w:t>
      </w:r>
    </w:p>
    <w:p w:rsidR="002A1A99" w:rsidRPr="000F49A3" w:rsidRDefault="002A1A99" w:rsidP="00F01728">
      <w:pPr>
        <w:jc w:val="center"/>
        <w:rPr>
          <w:b/>
          <w:bCs/>
          <w:sz w:val="20"/>
          <w:szCs w:val="20"/>
        </w:rPr>
      </w:pPr>
      <w:r w:rsidRPr="000F49A3">
        <w:rPr>
          <w:b/>
          <w:bCs/>
          <w:sz w:val="20"/>
          <w:szCs w:val="20"/>
        </w:rPr>
        <w:t xml:space="preserve"> выплаты по итогам работы за год</w:t>
      </w:r>
    </w:p>
    <w:p w:rsidR="002A1A99" w:rsidRPr="000F49A3" w:rsidRDefault="002A1A99" w:rsidP="00F01728">
      <w:pPr>
        <w:jc w:val="center"/>
        <w:rPr>
          <w:b/>
          <w:bCs/>
          <w:sz w:val="18"/>
          <w:szCs w:val="18"/>
        </w:rPr>
      </w:pPr>
    </w:p>
    <w:tbl>
      <w:tblPr>
        <w:tblW w:w="9700" w:type="dxa"/>
        <w:tblInd w:w="-106" w:type="dxa"/>
        <w:tblLook w:val="00A0"/>
      </w:tblPr>
      <w:tblGrid>
        <w:gridCol w:w="2940"/>
        <w:gridCol w:w="2880"/>
        <w:gridCol w:w="2160"/>
        <w:gridCol w:w="1720"/>
      </w:tblGrid>
      <w:tr w:rsidR="002A1A99" w:rsidRPr="000F49A3">
        <w:trPr>
          <w:trHeight w:val="63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Категория работников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Критерии оценки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Условия выплат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Количество баллов</w:t>
            </w:r>
            <w:r>
              <w:rPr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ru-RU"/>
              </w:rPr>
              <w:t>(ДО)</w:t>
            </w:r>
          </w:p>
        </w:tc>
      </w:tr>
      <w:tr w:rsidR="002A1A99" w:rsidRPr="000F49A3">
        <w:trPr>
          <w:trHeight w:val="315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2A1A99" w:rsidRPr="000F49A3" w:rsidTr="000F49A3">
        <w:trPr>
          <w:trHeight w:val="782"/>
        </w:trPr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Инспектор по кадрам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val="en-US"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A1A99" w:rsidRPr="000F49A3" w:rsidTr="000F49A3">
        <w:trPr>
          <w:trHeight w:val="857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соблюдение регламентов, стандартов, технологий требований при выполнении работ, оказании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2A1A99" w:rsidRPr="000F49A3" w:rsidTr="000F49A3">
        <w:trPr>
          <w:trHeight w:val="888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инициатива, творчество и применение в работе современных форм и методов организации труда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наличие положительных зафиксированных отзывов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A1A99" w:rsidRPr="000F49A3" w:rsidTr="000F49A3">
        <w:trPr>
          <w:trHeight w:val="893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своевременное и качественное исполнение и предоставление запрашиваемой  у учреждения информации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2A1A99" w:rsidRPr="000F49A3" w:rsidTr="000F49A3">
        <w:trPr>
          <w:trHeight w:val="882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качественная подготовка и своевременная сдача отчетности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2A1A99" w:rsidRPr="000F49A3" w:rsidTr="000F49A3">
        <w:trPr>
          <w:trHeight w:val="707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bookmarkStart w:id="0" w:name="RANGE_B23"/>
            <w:r w:rsidRPr="000F49A3">
              <w:rPr>
                <w:color w:val="000000"/>
                <w:sz w:val="18"/>
                <w:szCs w:val="18"/>
                <w:lang w:eastAsia="ru-RU"/>
              </w:rPr>
              <w:t>разработка инновационных форм работы</w:t>
            </w:r>
            <w:bookmarkEnd w:id="0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наличие положительных зафиксированных отзывов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2A1A99" w:rsidRPr="000F49A3" w:rsidTr="00E07DE8">
        <w:trPr>
          <w:trHeight w:val="878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подготовка и внедрение рациональных предложений по совершенствованию условий деятельности учреждения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наличие зафиксированных данных о факте применения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2A1A99" w:rsidRPr="000F49A3" w:rsidTr="00E07DE8">
        <w:trPr>
          <w:trHeight w:val="897"/>
        </w:trPr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Заведующий хозяйством,</w:t>
            </w:r>
          </w:p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заведующий складом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2A1A99" w:rsidRPr="000F49A3" w:rsidTr="00E07DE8">
        <w:trPr>
          <w:trHeight w:val="900"/>
        </w:trPr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инициатива, творчество и применение в работе современных форм и методов организации труда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наличие положительных зафиксированных отзывов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2A1A99" w:rsidRPr="000F49A3" w:rsidTr="00E07DE8">
        <w:trPr>
          <w:trHeight w:val="876"/>
        </w:trPr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своевременное и качественное исполнение и предоставление запрашиваемой  у учреждения информации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A1A99" w:rsidRPr="000F49A3" w:rsidTr="00E07DE8">
        <w:trPr>
          <w:trHeight w:val="1074"/>
        </w:trPr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контроль за соблюдением регламентов, стандартов, технологий требований при выполнении работ, оказании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2A1A99" w:rsidRPr="000F49A3" w:rsidTr="00E07DE8">
        <w:trPr>
          <w:trHeight w:val="716"/>
        </w:trPr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разработка инновационных форм работы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наличие положительных зафиксированных отзывов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A1A99" w:rsidRPr="000F49A3" w:rsidTr="00E07DE8">
        <w:trPr>
          <w:trHeight w:val="888"/>
        </w:trPr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подготовка и внедрение рациональных предложений по совершенствованию условий деятельности учреждения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наличие зафиксированных данных о факте применения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</w:tbl>
    <w:p w:rsidR="002A1A99" w:rsidRDefault="002A1A99"/>
    <w:tbl>
      <w:tblPr>
        <w:tblW w:w="9700" w:type="dxa"/>
        <w:tblInd w:w="-106" w:type="dxa"/>
        <w:tblLook w:val="00A0"/>
      </w:tblPr>
      <w:tblGrid>
        <w:gridCol w:w="2940"/>
        <w:gridCol w:w="2880"/>
        <w:gridCol w:w="2160"/>
        <w:gridCol w:w="1720"/>
      </w:tblGrid>
      <w:tr w:rsidR="002A1A99" w:rsidRPr="000F49A3" w:rsidTr="00670105">
        <w:trPr>
          <w:trHeight w:val="891"/>
        </w:trPr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Секретарь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A1A99" w:rsidRPr="000F49A3" w:rsidTr="000F49A3">
        <w:trPr>
          <w:trHeight w:val="1074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контроль за соблюдением регламентов, стандартов, технологий требований при выполнении работ, оказании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2A1A99" w:rsidRPr="000F49A3" w:rsidTr="000F49A3">
        <w:trPr>
          <w:trHeight w:val="897"/>
        </w:trPr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Старший инженер, инженер.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2A1A99" w:rsidRPr="000F49A3" w:rsidTr="000F49A3">
        <w:trPr>
          <w:trHeight w:val="872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соблюдение регламентов, стандартов, технологий требований при выполнении работ, оказании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2A1A99" w:rsidRPr="000F49A3" w:rsidTr="000F49A3">
        <w:trPr>
          <w:trHeight w:val="905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своевременное и качественное исполнение и предоставление запрашиваемой  у учреждения информации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A1A99" w:rsidRPr="000F49A3" w:rsidTr="000F49A3">
        <w:trPr>
          <w:trHeight w:val="894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подготовка и внедрение рациональных предложений по совершенствованию условий деятельности учреждения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наличие зафиксированных данных о факте применения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A1A99" w:rsidRPr="000F49A3" w:rsidTr="00670105">
        <w:trPr>
          <w:trHeight w:val="691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разработка инновационных форм работы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наличие положительных зафиксированных отзывов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A1A99" w:rsidRPr="000F49A3" w:rsidTr="00670105">
        <w:trPr>
          <w:trHeight w:val="904"/>
        </w:trPr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Водитель ,механик,</w:t>
            </w:r>
          </w:p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авто-слесарь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2A1A99" w:rsidRPr="000F49A3" w:rsidTr="00670105">
        <w:trPr>
          <w:trHeight w:val="881"/>
        </w:trPr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соблюдение регламентов, стандартов, технологий требований при выполнении работ, оказании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2A1A99" w:rsidRPr="000F49A3" w:rsidTr="00670105">
        <w:trPr>
          <w:trHeight w:val="884"/>
        </w:trPr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подготовка и внедрение рациональных предложений по совершенствованию условий деятельности учреждения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наличие зафиксированных данных о факте применения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A1A99" w:rsidRPr="000F49A3" w:rsidTr="000F49A3">
        <w:trPr>
          <w:trHeight w:val="888"/>
        </w:trPr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99" w:rsidRPr="00E07DE8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 xml:space="preserve">Электромонтер плотник, слесарь-сантехник, </w:t>
            </w:r>
            <w:r>
              <w:rPr>
                <w:color w:val="000000"/>
                <w:sz w:val="18"/>
                <w:szCs w:val="18"/>
                <w:lang w:eastAsia="ru-RU"/>
              </w:rPr>
              <w:t>ремонтировщик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A1A99" w:rsidRPr="000F49A3" w:rsidTr="000F49A3">
        <w:trPr>
          <w:trHeight w:val="893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соблюдение регламентов, стандартов, технологий требований при выполнении работ, оказании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2A1A99" w:rsidRPr="000F49A3" w:rsidTr="000F49A3">
        <w:trPr>
          <w:trHeight w:val="896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подготовка и внедрение рациональных предложений по совершенствованию условий деятельности учреждения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наличие зафиксированных данных о факте применения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2A1A99" w:rsidRPr="000F49A3" w:rsidTr="000F49A3">
        <w:trPr>
          <w:trHeight w:val="873"/>
        </w:trPr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99" w:rsidRPr="00670105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Уборщик служебных помещений, уборщик территорий,</w:t>
            </w:r>
            <w:r w:rsidRPr="00670105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ru-RU"/>
              </w:rPr>
              <w:t>сторож.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A1A99" w:rsidRPr="000F49A3" w:rsidTr="000F49A3">
        <w:trPr>
          <w:trHeight w:val="888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соблюдение регламентов, стандартов, технологий требований при выполнении работ, оказании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отсутствие обоснованных зафиксированных замечаний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2A1A99" w:rsidRPr="000F49A3" w:rsidTr="000F49A3">
        <w:trPr>
          <w:trHeight w:val="888"/>
        </w:trPr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подготовка и внедрение рациональных предложений по совершенствованию условий деятельности учреждения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  <w:lang w:eastAsia="ru-RU"/>
              </w:rPr>
            </w:pPr>
            <w:r w:rsidRPr="000F49A3">
              <w:rPr>
                <w:color w:val="000000"/>
                <w:sz w:val="18"/>
                <w:szCs w:val="18"/>
                <w:lang w:eastAsia="ru-RU"/>
              </w:rPr>
              <w:t>наличие зафиксированных данных о факте применения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A99" w:rsidRPr="000F49A3" w:rsidRDefault="002A1A99" w:rsidP="00A322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</w:tbl>
    <w:p w:rsidR="002A1A99" w:rsidRPr="00F01728" w:rsidRDefault="002A1A99" w:rsidP="00A322D1">
      <w:pPr>
        <w:jc w:val="center"/>
        <w:rPr>
          <w:b/>
          <w:bCs/>
          <w:sz w:val="28"/>
          <w:szCs w:val="28"/>
        </w:rPr>
      </w:pPr>
    </w:p>
    <w:sectPr w:rsidR="002A1A99" w:rsidRPr="00F01728" w:rsidSect="000F49A3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2AED"/>
    <w:rsid w:val="000F31CF"/>
    <w:rsid w:val="000F3223"/>
    <w:rsid w:val="000F499D"/>
    <w:rsid w:val="000F49A3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92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8A8"/>
    <w:rsid w:val="00170DD0"/>
    <w:rsid w:val="00172A93"/>
    <w:rsid w:val="00173DE9"/>
    <w:rsid w:val="001754B1"/>
    <w:rsid w:val="0017716B"/>
    <w:rsid w:val="00177D49"/>
    <w:rsid w:val="0018142A"/>
    <w:rsid w:val="00182284"/>
    <w:rsid w:val="00182F43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1DBE"/>
    <w:rsid w:val="001F4698"/>
    <w:rsid w:val="001F5DD9"/>
    <w:rsid w:val="001F6315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365D6"/>
    <w:rsid w:val="00240C90"/>
    <w:rsid w:val="0024111A"/>
    <w:rsid w:val="00242422"/>
    <w:rsid w:val="00242572"/>
    <w:rsid w:val="0024306A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099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1A99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3806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7A5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04E6"/>
    <w:rsid w:val="004122DA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379EB"/>
    <w:rsid w:val="00440861"/>
    <w:rsid w:val="00441746"/>
    <w:rsid w:val="0044211C"/>
    <w:rsid w:val="004421B4"/>
    <w:rsid w:val="00443BF6"/>
    <w:rsid w:val="00445B0C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27C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140C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0105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27F"/>
    <w:rsid w:val="006E187B"/>
    <w:rsid w:val="006E1A84"/>
    <w:rsid w:val="006E27CF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750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23B3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0D38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27FC6"/>
    <w:rsid w:val="00930DC0"/>
    <w:rsid w:val="00932928"/>
    <w:rsid w:val="00933924"/>
    <w:rsid w:val="009344DA"/>
    <w:rsid w:val="00935663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4D48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2D1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D6E37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6D85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0A7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395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4675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07DE8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0D0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411"/>
    <w:rsid w:val="00F62692"/>
    <w:rsid w:val="00F62D9C"/>
    <w:rsid w:val="00F63041"/>
    <w:rsid w:val="00F63F52"/>
    <w:rsid w:val="00F641F5"/>
    <w:rsid w:val="00F6449D"/>
    <w:rsid w:val="00F65DF9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75575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557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55750"/>
    <w:rPr>
      <w:rFonts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557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5575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7557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57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77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688</Words>
  <Characters>3927</Characters>
  <Application>Microsoft Office Outlook</Application>
  <DocSecurity>0</DocSecurity>
  <Lines>0</Lines>
  <Paragraphs>0</Paragraphs>
  <ScaleCrop>false</ScaleCrop>
  <Company>Sportshkola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Admin</cp:lastModifiedBy>
  <cp:revision>19</cp:revision>
  <cp:lastPrinted>2013-06-18T11:21:00Z</cp:lastPrinted>
  <dcterms:created xsi:type="dcterms:W3CDTF">2012-08-15T08:12:00Z</dcterms:created>
  <dcterms:modified xsi:type="dcterms:W3CDTF">2013-06-27T10:03:00Z</dcterms:modified>
</cp:coreProperties>
</file>